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D50F9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14:paraId="771811FB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7176CCDB" w14:textId="2AC00F38" w:rsid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noProof/>
        </w:rPr>
      </w:pPr>
    </w:p>
    <w:p w14:paraId="2514AA71" w14:textId="4EEA3745" w:rsidR="00E83D7F" w:rsidRDefault="00E83D7F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noProof/>
        </w:rPr>
      </w:pPr>
    </w:p>
    <w:p w14:paraId="0A5727DD" w14:textId="20D13799" w:rsidR="00E83D7F" w:rsidRPr="00355227" w:rsidRDefault="00E83D7F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0908F55E" w14:textId="4D660DA1" w:rsidR="00346685" w:rsidRDefault="00D21B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>
        <w:rPr>
          <w:noProof/>
        </w:rPr>
        <w:drawing>
          <wp:inline distT="0" distB="0" distL="0" distR="0" wp14:anchorId="5F25ADA2" wp14:editId="28B0BFDD">
            <wp:extent cx="8860790" cy="19075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60790" cy="190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B9BA2" w14:textId="528CB399" w:rsidR="00346685" w:rsidRPr="00355227" w:rsidRDefault="0034668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346685" w:rsidRPr="00355227" w:rsidSect="00C31E8A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6834" w:h="11909" w:orient="landscape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03E04" w14:textId="77777777" w:rsidR="00741FC7" w:rsidRDefault="00741FC7">
      <w:pPr>
        <w:spacing w:after="0" w:line="20" w:lineRule="exact"/>
      </w:pPr>
    </w:p>
  </w:endnote>
  <w:endnote w:type="continuationSeparator" w:id="0">
    <w:p w14:paraId="580A5D86" w14:textId="77777777" w:rsidR="00741FC7" w:rsidRDefault="00741FC7">
      <w:pPr>
        <w:spacing w:after="0" w:line="20" w:lineRule="exact"/>
      </w:pPr>
    </w:p>
  </w:endnote>
  <w:endnote w:type="continuationNotice" w:id="1">
    <w:p w14:paraId="04B2A9EC" w14:textId="77777777" w:rsidR="00741FC7" w:rsidRDefault="00741FC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8D74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75523FDB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6F68A58B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BF363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04251D52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3D2C8E">
      <w:rPr>
        <w:rFonts w:ascii="Arial" w:hAnsi="Arial" w:cs="Arial"/>
        <w:sz w:val="20"/>
      </w:rPr>
      <w:t>6017</w:t>
    </w:r>
  </w:p>
  <w:p w14:paraId="1EE28C1D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7425E649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E7C9" w14:textId="77777777" w:rsidR="00741FC7" w:rsidRDefault="00741FC7">
      <w:pPr>
        <w:spacing w:after="0" w:line="240" w:lineRule="auto"/>
      </w:pPr>
      <w:r>
        <w:separator/>
      </w:r>
    </w:p>
  </w:footnote>
  <w:footnote w:type="continuationSeparator" w:id="0">
    <w:p w14:paraId="394DD9F1" w14:textId="77777777" w:rsidR="00741FC7" w:rsidRDefault="00741FC7">
      <w:pPr>
        <w:spacing w:after="0" w:line="240" w:lineRule="auto"/>
      </w:pPr>
      <w:r>
        <w:continuationSeparator/>
      </w:r>
    </w:p>
  </w:footnote>
  <w:footnote w:type="continuationNotice" w:id="1">
    <w:p w14:paraId="1F232728" w14:textId="77777777" w:rsidR="00741FC7" w:rsidRDefault="00741F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35B5F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4ACDC6F1" wp14:editId="5355DE6C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44F481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7A64AAAE" w14:textId="77777777"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64865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33543D08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41B63CCA" w14:textId="77777777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14:paraId="0746E5E8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10BFC"/>
    <w:rsid w:val="002862B4"/>
    <w:rsid w:val="0029435D"/>
    <w:rsid w:val="002C1799"/>
    <w:rsid w:val="00304F6B"/>
    <w:rsid w:val="00336110"/>
    <w:rsid w:val="00346685"/>
    <w:rsid w:val="00352377"/>
    <w:rsid w:val="00355227"/>
    <w:rsid w:val="003D2C8E"/>
    <w:rsid w:val="00424C78"/>
    <w:rsid w:val="004D7CEB"/>
    <w:rsid w:val="00666DD9"/>
    <w:rsid w:val="006B75F4"/>
    <w:rsid w:val="006C02CA"/>
    <w:rsid w:val="006F1D51"/>
    <w:rsid w:val="00741FC7"/>
    <w:rsid w:val="007B0DAA"/>
    <w:rsid w:val="007B7E60"/>
    <w:rsid w:val="008159E7"/>
    <w:rsid w:val="008C4565"/>
    <w:rsid w:val="00971F8C"/>
    <w:rsid w:val="00A012FF"/>
    <w:rsid w:val="00A92386"/>
    <w:rsid w:val="00AB15F3"/>
    <w:rsid w:val="00B75170"/>
    <w:rsid w:val="00BB27EE"/>
    <w:rsid w:val="00BE5289"/>
    <w:rsid w:val="00C31E8A"/>
    <w:rsid w:val="00C973D8"/>
    <w:rsid w:val="00CE632A"/>
    <w:rsid w:val="00D21B37"/>
    <w:rsid w:val="00D43864"/>
    <w:rsid w:val="00DE0170"/>
    <w:rsid w:val="00E83D7F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A8048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C4D5C-C04C-4282-8A47-CBD9FD41F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70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Siawor, Linda Mrs (Army Comrcl-Procure-AHQ-T2b-D)</cp:lastModifiedBy>
  <cp:revision>4</cp:revision>
  <dcterms:created xsi:type="dcterms:W3CDTF">2022-06-17T10:17:00Z</dcterms:created>
  <dcterms:modified xsi:type="dcterms:W3CDTF">2022-06-24T10:17:00Z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MSIP_Label_d8a60473-494b-4586-a1bb-b0e663054676_Enabled">
    <vt:lpwstr>true</vt:lpwstr>
  </property>
  <property fmtid="{D5CDD505-2E9C-101B-9397-08002B2CF9AE}" pid="9" name="MSIP_Label_d8a60473-494b-4586-a1bb-b0e663054676_SetDate">
    <vt:lpwstr>2022-06-17T10:07:28Z</vt:lpwstr>
  </property>
  <property fmtid="{D5CDD505-2E9C-101B-9397-08002B2CF9AE}" pid="10" name="MSIP_Label_d8a60473-494b-4586-a1bb-b0e663054676_Method">
    <vt:lpwstr>Privileged</vt:lpwstr>
  </property>
  <property fmtid="{D5CDD505-2E9C-101B-9397-08002B2CF9AE}" pid="11" name="MSIP_Label_d8a60473-494b-4586-a1bb-b0e663054676_Name">
    <vt:lpwstr>MOD-1-O-‘UNMARKED’</vt:lpwstr>
  </property>
  <property fmtid="{D5CDD505-2E9C-101B-9397-08002B2CF9AE}" pid="12" name="MSIP_Label_d8a60473-494b-4586-a1bb-b0e663054676_SiteId">
    <vt:lpwstr>be7760ed-5953-484b-ae95-d0a16dfa09e5</vt:lpwstr>
  </property>
  <property fmtid="{D5CDD505-2E9C-101B-9397-08002B2CF9AE}" pid="13" name="MSIP_Label_d8a60473-494b-4586-a1bb-b0e663054676_ActionId">
    <vt:lpwstr>416e2fc8-9b5b-440e-bd1e-b7a82c72f2fb</vt:lpwstr>
  </property>
  <property fmtid="{D5CDD505-2E9C-101B-9397-08002B2CF9AE}" pid="14" name="MSIP_Label_d8a60473-494b-4586-a1bb-b0e663054676_ContentBits">
    <vt:lpwstr>0</vt:lpwstr>
  </property>
</Properties>
</file>